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40CDA" w14:textId="77777777" w:rsidR="00A80B14" w:rsidRPr="00B17F7C" w:rsidRDefault="00A80B14" w:rsidP="00A80B1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SWYSTE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08E0838" w14:textId="77777777" w:rsidR="00A80B14" w:rsidRDefault="00A80B14" w:rsidP="00A80B1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Biggleswade</w:t>
      </w:r>
      <w:proofErr w:type="spellEnd"/>
      <w:r>
        <w:rPr>
          <w:rFonts w:cs="Times New Roman"/>
          <w:szCs w:val="24"/>
        </w:rPr>
        <w:t>, Bedfordshire. Husbandman.</w:t>
      </w:r>
    </w:p>
    <w:p w14:paraId="43DE4474" w14:textId="77777777" w:rsidR="00A80B14" w:rsidRDefault="00A80B14" w:rsidP="00A80B14">
      <w:pPr>
        <w:pStyle w:val="NoSpacing"/>
        <w:jc w:val="both"/>
        <w:rPr>
          <w:rFonts w:cs="Times New Roman"/>
          <w:szCs w:val="24"/>
        </w:rPr>
      </w:pPr>
    </w:p>
    <w:p w14:paraId="40F4F680" w14:textId="77777777" w:rsidR="00A80B14" w:rsidRDefault="00A80B14" w:rsidP="00A80B14">
      <w:pPr>
        <w:pStyle w:val="NoSpacing"/>
        <w:jc w:val="both"/>
        <w:rPr>
          <w:rFonts w:cs="Times New Roman"/>
          <w:szCs w:val="24"/>
        </w:rPr>
      </w:pPr>
    </w:p>
    <w:p w14:paraId="10A1569B" w14:textId="77777777" w:rsidR="00A80B14" w:rsidRDefault="00A80B14" w:rsidP="00A80B1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John Peke(q.v.) brought a plaint of trespass and taking against him and</w:t>
      </w:r>
    </w:p>
    <w:p w14:paraId="18844470" w14:textId="77777777" w:rsidR="00A80B14" w:rsidRDefault="00A80B14" w:rsidP="00A80B1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25424525" w14:textId="77777777" w:rsidR="00A80B14" w:rsidRDefault="00A80B14" w:rsidP="00A80B1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7A6368B7" w14:textId="77777777" w:rsidR="00A80B14" w:rsidRDefault="00A80B14" w:rsidP="00A80B14">
      <w:pPr>
        <w:pStyle w:val="NoSpacing"/>
        <w:jc w:val="both"/>
        <w:rPr>
          <w:rFonts w:cs="Times New Roman"/>
          <w:szCs w:val="24"/>
        </w:rPr>
      </w:pPr>
    </w:p>
    <w:p w14:paraId="52B5313C" w14:textId="77777777" w:rsidR="00A80B14" w:rsidRDefault="00A80B14" w:rsidP="00A80B14">
      <w:pPr>
        <w:pStyle w:val="NoSpacing"/>
        <w:jc w:val="both"/>
        <w:rPr>
          <w:rFonts w:cs="Times New Roman"/>
          <w:szCs w:val="24"/>
        </w:rPr>
      </w:pPr>
    </w:p>
    <w:p w14:paraId="0C2EB546" w14:textId="77777777" w:rsidR="00A80B14" w:rsidRDefault="00A80B14" w:rsidP="00A80B14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10 December 2022</w:t>
      </w:r>
    </w:p>
    <w:p w14:paraId="3BC0F7A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820B1" w14:textId="77777777" w:rsidR="00A80B14" w:rsidRDefault="00A80B14" w:rsidP="009139A6">
      <w:r>
        <w:separator/>
      </w:r>
    </w:p>
  </w:endnote>
  <w:endnote w:type="continuationSeparator" w:id="0">
    <w:p w14:paraId="373D9E70" w14:textId="77777777" w:rsidR="00A80B14" w:rsidRDefault="00A80B1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549E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8EFA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218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907AC" w14:textId="77777777" w:rsidR="00A80B14" w:rsidRDefault="00A80B14" w:rsidP="009139A6">
      <w:r>
        <w:separator/>
      </w:r>
    </w:p>
  </w:footnote>
  <w:footnote w:type="continuationSeparator" w:id="0">
    <w:p w14:paraId="445E85BE" w14:textId="77777777" w:rsidR="00A80B14" w:rsidRDefault="00A80B1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42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6A8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6BB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B14"/>
    <w:rsid w:val="000666E0"/>
    <w:rsid w:val="002510B7"/>
    <w:rsid w:val="005C130B"/>
    <w:rsid w:val="00826F5C"/>
    <w:rsid w:val="009139A6"/>
    <w:rsid w:val="009448BB"/>
    <w:rsid w:val="00947624"/>
    <w:rsid w:val="00A3176C"/>
    <w:rsid w:val="00A80B14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E50B"/>
  <w15:chartTrackingRefBased/>
  <w15:docId w15:val="{AC7EC9D8-05FF-42D1-89FE-31CA54256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80B1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2023-01-21T19:01:00Z</dcterms:created>
  <dcterms:modified xsi:type="dcterms:W3CDTF">2023-01-21T19:02:00Z</dcterms:modified>
</cp:coreProperties>
</file>